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2834"/>
        <w:gridCol w:w="1417"/>
        <w:gridCol w:w="284"/>
      </w:tblGrid>
      <w:tr w:rsidR="006A205F" w:rsidRPr="00BF21A9" w14:paraId="4D609B2B" w14:textId="77777777" w:rsidTr="00ED1E10">
        <w:tc>
          <w:tcPr>
            <w:tcW w:w="506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1F334A1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Bieter</w:t>
            </w:r>
          </w:p>
        </w:tc>
        <w:tc>
          <w:tcPr>
            <w:tcW w:w="28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A36A8FA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Vergabenummer</w:t>
            </w:r>
          </w:p>
        </w:tc>
        <w:tc>
          <w:tcPr>
            <w:tcW w:w="14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D6A45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DE2B5AE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 </w:t>
            </w:r>
          </w:p>
        </w:tc>
      </w:tr>
      <w:tr w:rsidR="006A205F" w:rsidRPr="00BF21A9" w14:paraId="54DAC69E" w14:textId="77777777" w:rsidTr="00ED1E10">
        <w:tc>
          <w:tcPr>
            <w:tcW w:w="50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D9AFD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69F91A3" w14:textId="0C8CD134" w:rsidR="006A205F" w:rsidRPr="00BF21A9" w:rsidRDefault="006A205F" w:rsidP="002528B9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 w:rsidRPr="00BF21A9">
              <w:rPr>
                <w:rFonts w:cs="Arial"/>
                <w:color w:val="0000FF"/>
              </w:rPr>
              <w:t xml:space="preserve">LKOS </w:t>
            </w:r>
            <w:r w:rsidR="00EE7941">
              <w:rPr>
                <w:rFonts w:cs="Arial"/>
                <w:color w:val="0000FF"/>
              </w:rPr>
              <w:t>2026 - 06</w:t>
            </w:r>
            <w:r w:rsidR="00E022C2">
              <w:rPr>
                <w:rFonts w:cs="Arial"/>
                <w:color w:val="0000FF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2D6C2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2C15A153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 </w:t>
            </w:r>
          </w:p>
        </w:tc>
      </w:tr>
      <w:tr w:rsidR="006A205F" w:rsidRPr="00BF21A9" w14:paraId="44C5FD8C" w14:textId="77777777" w:rsidTr="00ED1E10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8027097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0A63EDA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 </w:t>
            </w:r>
          </w:p>
        </w:tc>
      </w:tr>
      <w:tr w:rsidR="006A205F" w:rsidRPr="00BF21A9" w14:paraId="196D165B" w14:textId="77777777" w:rsidTr="00ED1E10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7A9CC137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 w:rsidRPr="00BF21A9">
              <w:rPr>
                <w:rFonts w:cs="Arial"/>
                <w:color w:val="0000FF"/>
              </w:rPr>
              <w:t xml:space="preserve">Kreishaus Osnabrück / Umfassende Gebäudesanierung und Modernisierung (1. BA)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6AAD679E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 </w:t>
            </w:r>
          </w:p>
        </w:tc>
      </w:tr>
      <w:tr w:rsidR="006A205F" w:rsidRPr="00BF21A9" w14:paraId="2C83A087" w14:textId="77777777" w:rsidTr="00ED1E10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08FF6180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484C2711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 </w:t>
            </w:r>
          </w:p>
        </w:tc>
      </w:tr>
      <w:tr w:rsidR="006A205F" w:rsidRPr="00BF21A9" w14:paraId="5F0B0AA6" w14:textId="77777777" w:rsidTr="00ED1E10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0B21D5B" w14:textId="14DC927C" w:rsidR="006A205F" w:rsidRPr="00BF21A9" w:rsidRDefault="00E022C2" w:rsidP="00E022C2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Fliesenarbeiten</w:t>
            </w:r>
            <w:bookmarkStart w:id="0" w:name="_GoBack"/>
            <w:bookmarkEnd w:id="0"/>
            <w:r w:rsidR="00556549" w:rsidRPr="00556549">
              <w:rPr>
                <w:rFonts w:cs="Arial"/>
                <w:color w:val="0000FF"/>
              </w:rPr>
              <w:t xml:space="preserve"> (VE 1.3</w:t>
            </w:r>
            <w:r>
              <w:rPr>
                <w:rFonts w:cs="Arial"/>
                <w:color w:val="0000FF"/>
              </w:rPr>
              <w:t>3</w:t>
            </w:r>
            <w:r w:rsidR="00556549" w:rsidRPr="00556549">
              <w:rPr>
                <w:rFonts w:cs="Arial"/>
                <w:color w:val="0000FF"/>
              </w:rPr>
              <w:t>0)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14:paraId="5C1CFC61" w14:textId="77777777" w:rsidR="006A205F" w:rsidRPr="00BF21A9" w:rsidRDefault="006A205F" w:rsidP="00ED1E10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BF21A9">
              <w:rPr>
                <w:rFonts w:cs="Arial"/>
                <w:color w:val="000000"/>
              </w:rPr>
              <w:t> </w:t>
            </w:r>
          </w:p>
        </w:tc>
      </w:tr>
    </w:tbl>
    <w:p w14:paraId="53F2A979" w14:textId="5C23070A" w:rsidR="00567E7A" w:rsidRDefault="00567E7A" w:rsidP="00567E7A"/>
    <w:p w14:paraId="46D1EB24" w14:textId="77777777" w:rsidR="00C04F49" w:rsidRPr="00567E7A" w:rsidRDefault="00C04F49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26F39AAD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22C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22C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528B9"/>
    <w:rsid w:val="00263542"/>
    <w:rsid w:val="002748DF"/>
    <w:rsid w:val="002B1B42"/>
    <w:rsid w:val="002C0F7B"/>
    <w:rsid w:val="002C1791"/>
    <w:rsid w:val="002C403D"/>
    <w:rsid w:val="002E4302"/>
    <w:rsid w:val="002F4952"/>
    <w:rsid w:val="002F49C7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654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205F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76195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06250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4F49"/>
    <w:rsid w:val="00C101BF"/>
    <w:rsid w:val="00C246AC"/>
    <w:rsid w:val="00C26124"/>
    <w:rsid w:val="00C2678D"/>
    <w:rsid w:val="00C30192"/>
    <w:rsid w:val="00C46438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2C2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E7941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96193-6A93-400A-95FC-22B19509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Mithöfer, Kristof</cp:lastModifiedBy>
  <cp:revision>11</cp:revision>
  <cp:lastPrinted>2010-03-03T17:04:00Z</cp:lastPrinted>
  <dcterms:created xsi:type="dcterms:W3CDTF">2025-02-25T10:21:00Z</dcterms:created>
  <dcterms:modified xsi:type="dcterms:W3CDTF">2026-04-12T08:53:00Z</dcterms:modified>
</cp:coreProperties>
</file>